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42" o:spt="75" alt="1" type="#_x0000_t75" style="height:736.6pt;width:518.3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2" type="#_x0000_t75" style="height:729.85pt;width:522.0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3" type="#_x0000_t75" style="height:703.6pt;width:495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4" type="#_x0000_t75" style="height:718.6pt;width:502.5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5" type="#_x0000_t75" style="height:702.85pt;width:476.3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6" type="#_x0000_t75" style="height:693.85pt;width:483.8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7" type="#_x0000_t75" style="height:722.35pt;width:507.0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8" type="#_x0000_t75" style="height:723.85pt;width:465.8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答案1" type="#_x0000_t75" style="height:726.1pt;width:500.3pt;" filled="f" o:preferrelative="t" stroked="f" coordsize="21600,21600">
            <v:path/>
            <v:fill on="f" focussize="0,0"/>
            <v:stroke on="f"/>
            <v:imagedata r:id="rId12" o:title="答案1"/>
            <o:lock v:ext="edit" aspectratio="t"/>
            <w10:wrap type="none"/>
            <w10:anchorlock/>
          </v:shape>
        </w:pict>
      </w:r>
      <w:bookmarkStart w:id="0" w:name="_GoBack"/>
      <w:bookmarkEnd w:id="0"/>
    </w:p>
    <w:sectPr>
      <w:pgSz w:w="11906" w:h="16838"/>
      <w:pgMar w:top="170" w:right="170" w:bottom="170" w:left="1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84F"/>
    <w:rsid w:val="0014531F"/>
    <w:rsid w:val="00211D47"/>
    <w:rsid w:val="00276CCF"/>
    <w:rsid w:val="002B1661"/>
    <w:rsid w:val="00417696"/>
    <w:rsid w:val="00CC71DB"/>
    <w:rsid w:val="00D678AB"/>
    <w:rsid w:val="00D94443"/>
    <w:rsid w:val="00DD7E5F"/>
    <w:rsid w:val="00E375F0"/>
    <w:rsid w:val="00E951D1"/>
    <w:rsid w:val="00EE384F"/>
    <w:rsid w:val="54763277"/>
    <w:rsid w:val="6FCF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2</Words>
  <Characters>16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2020-01-11T13:12:00Z</dcterms:created>
  <dc:creator>dell1</dc:creator>
  <cp:lastModifiedBy>Administrator</cp:lastModifiedBy>
  <dcterms:modified xsi:type="dcterms:W3CDTF">2020-07-23T08:50:19Z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